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1A5807">
        <w:rPr>
          <w:rFonts w:cs="Arial"/>
          <w:b/>
          <w:caps/>
          <w:sz w:val="28"/>
          <w:szCs w:val="28"/>
        </w:rPr>
        <w:t>1</w:t>
      </w:r>
      <w:r w:rsidR="004115F9">
        <w:rPr>
          <w:rFonts w:cs="Arial"/>
          <w:b/>
          <w:caps/>
          <w:sz w:val="28"/>
          <w:szCs w:val="28"/>
        </w:rPr>
        <w:t>3</w:t>
      </w:r>
      <w:r w:rsidR="00CB3C8D">
        <w:rPr>
          <w:rFonts w:cs="Arial"/>
          <w:b/>
          <w:caps/>
          <w:sz w:val="28"/>
          <w:szCs w:val="28"/>
        </w:rPr>
        <w:t>92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FB32B4" w:rsidP="00CD21E8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P</w:t>
            </w:r>
            <w:r w:rsidR="00BA3DB0" w:rsidRPr="00BA3DB0">
              <w:rPr>
                <w:rFonts w:cs="Arial"/>
                <w:sz w:val="20"/>
                <w:szCs w:val="20"/>
              </w:rPr>
              <w:t xml:space="preserve">rovidências </w:t>
            </w:r>
            <w:r w:rsidR="00D9483F">
              <w:rPr>
                <w:rFonts w:cs="Arial"/>
                <w:sz w:val="20"/>
                <w:szCs w:val="20"/>
              </w:rPr>
              <w:t xml:space="preserve">junto à </w:t>
            </w:r>
            <w:r w:rsidR="00CD21E8">
              <w:rPr>
                <w:rFonts w:cs="Arial"/>
                <w:sz w:val="20"/>
                <w:szCs w:val="20"/>
              </w:rPr>
              <w:t>Secretaria de Infraestrutura visando à troca da iluminação de todas as vielas (Três, Sete, Oito, Nove, Dez</w:t>
            </w:r>
            <w:r w:rsidR="00284A9D">
              <w:rPr>
                <w:rFonts w:cs="Arial"/>
                <w:sz w:val="20"/>
                <w:szCs w:val="20"/>
              </w:rPr>
              <w:t>, Doze</w:t>
            </w:r>
            <w:r w:rsidR="00CD21E8">
              <w:rPr>
                <w:rFonts w:cs="Arial"/>
                <w:sz w:val="20"/>
                <w:szCs w:val="20"/>
              </w:rPr>
              <w:t xml:space="preserve"> e Quinze) do Jardim Primavera, por lâmpadas de LED</w:t>
            </w:r>
            <w:r w:rsidR="00BA3DB0" w:rsidRPr="00BA3DB0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3C683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A15048" w:rsidP="003C683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D71B5B" w:rsidRPr="00D71B5B">
        <w:rPr>
          <w:rFonts w:cs="Arial"/>
        </w:rPr>
        <w:t xml:space="preserve">que sejam tomadas providências </w:t>
      </w:r>
      <w:r w:rsidR="005F5011">
        <w:rPr>
          <w:rFonts w:cs="Arial"/>
        </w:rPr>
        <w:t xml:space="preserve">junto à </w:t>
      </w:r>
      <w:r w:rsidR="000E7DF8" w:rsidRPr="000E7DF8">
        <w:rPr>
          <w:rFonts w:cs="Arial"/>
        </w:rPr>
        <w:t>Secretaria de Infraestrutura visando à troca da iluminação de todas as vielas (Três, Sete, Oito, Nove, Dez, Doze e Quinze) do Jardim Primavera, por lâmpadas de LED</w:t>
      </w:r>
      <w:r w:rsidR="00584E86">
        <w:rPr>
          <w:rFonts w:cs="Arial"/>
        </w:rPr>
        <w:t>.</w:t>
      </w:r>
    </w:p>
    <w:p w:rsidR="00E376E9" w:rsidRDefault="008C5AFC" w:rsidP="00F865D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8C5AFC">
        <w:rPr>
          <w:rFonts w:cs="Arial"/>
        </w:rPr>
        <w:t>Estes locais são muito escuros à noite e nosso pedido tem o principal objetivo de proporcionar visibilidade e segurança para os moradores, comerciantes e pedestres, evitando assim que as áreas se tornem espaços para criminalidade</w:t>
      </w:r>
      <w:r w:rsidR="00E376E9">
        <w:rPr>
          <w:rFonts w:cs="Arial"/>
        </w:rPr>
        <w:t>.</w:t>
      </w:r>
    </w:p>
    <w:p w:rsidR="003A77BE" w:rsidRPr="001840AD" w:rsidRDefault="008C72B7" w:rsidP="003C683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</w:t>
      </w:r>
      <w:bookmarkStart w:id="0" w:name="_GoBack"/>
      <w:bookmarkEnd w:id="0"/>
      <w:r w:rsidR="003E188F" w:rsidRPr="001840AD">
        <w:rPr>
          <w:rFonts w:cs="Arial"/>
        </w:rPr>
        <w:t xml:space="preserve"> especial atenção ao indicado, subscrevemos agradecidos.</w:t>
      </w:r>
    </w:p>
    <w:p w:rsidR="00691975" w:rsidRDefault="003A77BE" w:rsidP="00D64773">
      <w:pPr>
        <w:tabs>
          <w:tab w:val="left" w:pos="-600"/>
          <w:tab w:val="left" w:pos="4508"/>
        </w:tabs>
        <w:spacing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AD3F8E">
        <w:rPr>
          <w:rFonts w:cs="Arial"/>
        </w:rPr>
        <w:t>1</w:t>
      </w:r>
      <w:r w:rsidR="00F865D1">
        <w:rPr>
          <w:rFonts w:cs="Arial"/>
        </w:rPr>
        <w:t>9</w:t>
      </w:r>
      <w:r w:rsidR="00584E86">
        <w:rPr>
          <w:rFonts w:cs="Arial"/>
        </w:rPr>
        <w:t xml:space="preserve"> de </w:t>
      </w:r>
      <w:r w:rsidR="00AD3F8E">
        <w:rPr>
          <w:rFonts w:cs="Arial"/>
        </w:rPr>
        <w:t>maio</w:t>
      </w:r>
      <w:r w:rsidR="00584E86">
        <w:rPr>
          <w:rFonts w:cs="Arial"/>
        </w:rPr>
        <w:t xml:space="preserve"> de 2021.</w:t>
      </w: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F42C63" w:rsidRPr="005D429C" w:rsidRDefault="00F42C63" w:rsidP="00F42C63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MARIA AMÉLIA</w:t>
      </w:r>
    </w:p>
    <w:p w:rsidR="009123C8" w:rsidRDefault="00F42C63" w:rsidP="00D57835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cs="Arial"/>
          <w:b/>
        </w:rPr>
      </w:pPr>
      <w:r w:rsidRPr="005D429C">
        <w:rPr>
          <w:rFonts w:eastAsia="Calibri" w:cs="Arial"/>
          <w:lang w:eastAsia="en-US"/>
        </w:rPr>
        <w:t>Vereador</w:t>
      </w:r>
      <w:r>
        <w:rPr>
          <w:rFonts w:eastAsia="Calibri" w:cs="Arial"/>
          <w:lang w:eastAsia="en-US"/>
        </w:rPr>
        <w:t>a</w:t>
      </w:r>
      <w:r w:rsidRPr="005D429C">
        <w:rPr>
          <w:rFonts w:eastAsia="Calibri" w:cs="Arial"/>
          <w:lang w:eastAsia="en-US"/>
        </w:rPr>
        <w:t xml:space="preserve"> </w:t>
      </w:r>
      <w:r w:rsidR="00656B85"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PSD</w:t>
      </w:r>
      <w:r>
        <w:rPr>
          <w:rFonts w:eastAsia="Calibri" w:cs="Arial"/>
          <w:lang w:eastAsia="en-US"/>
        </w:rPr>
        <w:t>B</w:t>
      </w:r>
    </w:p>
    <w:sectPr w:rsidR="009123C8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2102" w:rsidRDefault="00342102">
      <w:r>
        <w:separator/>
      </w:r>
    </w:p>
  </w:endnote>
  <w:endnote w:type="continuationSeparator" w:id="0">
    <w:p w:rsidR="00342102" w:rsidRDefault="00342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2102" w:rsidRDefault="00342102">
      <w:r>
        <w:separator/>
      </w:r>
    </w:p>
  </w:footnote>
  <w:footnote w:type="continuationSeparator" w:id="0">
    <w:p w:rsidR="00342102" w:rsidRDefault="003421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067BBE">
      <w:rPr>
        <w:rFonts w:cs="Arial"/>
        <w:b/>
        <w:sz w:val="20"/>
        <w:szCs w:val="20"/>
        <w:u w:val="single"/>
      </w:rPr>
      <w:t>1096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F97CB4">
      <w:rPr>
        <w:rFonts w:cs="Arial"/>
        <w:b/>
        <w:sz w:val="20"/>
        <w:szCs w:val="20"/>
        <w:u w:val="single"/>
      </w:rPr>
      <w:t xml:space="preserve">- Vereadora </w:t>
    </w:r>
    <w:r w:rsidR="00656B85">
      <w:rPr>
        <w:rFonts w:cs="Arial"/>
        <w:b/>
        <w:sz w:val="20"/>
        <w:szCs w:val="20"/>
        <w:u w:val="single"/>
      </w:rPr>
      <w:t>Maria Amélia</w:t>
    </w:r>
    <w:r w:rsidR="00F97CB4">
      <w:rPr>
        <w:rFonts w:cs="Arial"/>
        <w:b/>
        <w:sz w:val="20"/>
        <w:szCs w:val="20"/>
        <w:u w:val="single"/>
      </w:rPr>
      <w:t xml:space="preserve">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376E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376E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63087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63087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630874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630874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332B"/>
    <w:rsid w:val="00004884"/>
    <w:rsid w:val="00011AE9"/>
    <w:rsid w:val="00012789"/>
    <w:rsid w:val="0001430A"/>
    <w:rsid w:val="00014334"/>
    <w:rsid w:val="00016235"/>
    <w:rsid w:val="00022CD8"/>
    <w:rsid w:val="00024FD3"/>
    <w:rsid w:val="00033AE3"/>
    <w:rsid w:val="00034A23"/>
    <w:rsid w:val="00043B26"/>
    <w:rsid w:val="00045D0E"/>
    <w:rsid w:val="00047EFF"/>
    <w:rsid w:val="00054B55"/>
    <w:rsid w:val="00055E5D"/>
    <w:rsid w:val="00056288"/>
    <w:rsid w:val="00063D05"/>
    <w:rsid w:val="00067BBE"/>
    <w:rsid w:val="00067F5D"/>
    <w:rsid w:val="00073603"/>
    <w:rsid w:val="00074002"/>
    <w:rsid w:val="00082C07"/>
    <w:rsid w:val="000866C7"/>
    <w:rsid w:val="00086F0A"/>
    <w:rsid w:val="000877B6"/>
    <w:rsid w:val="000921C3"/>
    <w:rsid w:val="00094473"/>
    <w:rsid w:val="00094490"/>
    <w:rsid w:val="0009529A"/>
    <w:rsid w:val="000958D5"/>
    <w:rsid w:val="00097CAE"/>
    <w:rsid w:val="000A2C07"/>
    <w:rsid w:val="000A7952"/>
    <w:rsid w:val="000B5354"/>
    <w:rsid w:val="000B58BB"/>
    <w:rsid w:val="000B5BAC"/>
    <w:rsid w:val="000C3122"/>
    <w:rsid w:val="000D3165"/>
    <w:rsid w:val="000D5B1B"/>
    <w:rsid w:val="000D69A2"/>
    <w:rsid w:val="000E2B8B"/>
    <w:rsid w:val="000E3BE0"/>
    <w:rsid w:val="000E67C9"/>
    <w:rsid w:val="000E7178"/>
    <w:rsid w:val="000E7DF8"/>
    <w:rsid w:val="000F1773"/>
    <w:rsid w:val="000F1C15"/>
    <w:rsid w:val="000F2506"/>
    <w:rsid w:val="000F6251"/>
    <w:rsid w:val="000F69DC"/>
    <w:rsid w:val="001019AB"/>
    <w:rsid w:val="00103135"/>
    <w:rsid w:val="00103D41"/>
    <w:rsid w:val="00106091"/>
    <w:rsid w:val="0011135B"/>
    <w:rsid w:val="001158E6"/>
    <w:rsid w:val="0011762B"/>
    <w:rsid w:val="00133156"/>
    <w:rsid w:val="00134547"/>
    <w:rsid w:val="00134CF2"/>
    <w:rsid w:val="00143AD7"/>
    <w:rsid w:val="0014591F"/>
    <w:rsid w:val="00150EE2"/>
    <w:rsid w:val="0015272B"/>
    <w:rsid w:val="001528C2"/>
    <w:rsid w:val="001564C9"/>
    <w:rsid w:val="00157A82"/>
    <w:rsid w:val="001614EC"/>
    <w:rsid w:val="001706D2"/>
    <w:rsid w:val="0017083B"/>
    <w:rsid w:val="00170AD4"/>
    <w:rsid w:val="00172E81"/>
    <w:rsid w:val="00174232"/>
    <w:rsid w:val="0017465C"/>
    <w:rsid w:val="0018069A"/>
    <w:rsid w:val="00181CD2"/>
    <w:rsid w:val="00183A6F"/>
    <w:rsid w:val="00183FE5"/>
    <w:rsid w:val="001840AD"/>
    <w:rsid w:val="00184A31"/>
    <w:rsid w:val="001911FF"/>
    <w:rsid w:val="001940AA"/>
    <w:rsid w:val="001A09F2"/>
    <w:rsid w:val="001A5807"/>
    <w:rsid w:val="001B0773"/>
    <w:rsid w:val="001B5CA7"/>
    <w:rsid w:val="001B6067"/>
    <w:rsid w:val="001B7BCF"/>
    <w:rsid w:val="001C3E9C"/>
    <w:rsid w:val="001C4836"/>
    <w:rsid w:val="001C6DCD"/>
    <w:rsid w:val="001C7A18"/>
    <w:rsid w:val="001E01CA"/>
    <w:rsid w:val="001E0C35"/>
    <w:rsid w:val="001E2D70"/>
    <w:rsid w:val="001E2F1D"/>
    <w:rsid w:val="001E4ADC"/>
    <w:rsid w:val="001E7397"/>
    <w:rsid w:val="001F13C3"/>
    <w:rsid w:val="001F33CF"/>
    <w:rsid w:val="001F459F"/>
    <w:rsid w:val="001F54BC"/>
    <w:rsid w:val="001F7613"/>
    <w:rsid w:val="0020022F"/>
    <w:rsid w:val="002044D0"/>
    <w:rsid w:val="00204A6A"/>
    <w:rsid w:val="00204ED7"/>
    <w:rsid w:val="00205E78"/>
    <w:rsid w:val="00210390"/>
    <w:rsid w:val="0021277F"/>
    <w:rsid w:val="00212E2C"/>
    <w:rsid w:val="00230859"/>
    <w:rsid w:val="00231E06"/>
    <w:rsid w:val="00235BD5"/>
    <w:rsid w:val="00240DDA"/>
    <w:rsid w:val="002460CA"/>
    <w:rsid w:val="00247551"/>
    <w:rsid w:val="0025136E"/>
    <w:rsid w:val="00253C82"/>
    <w:rsid w:val="00254F97"/>
    <w:rsid w:val="00263419"/>
    <w:rsid w:val="00266B01"/>
    <w:rsid w:val="00267274"/>
    <w:rsid w:val="00270AC7"/>
    <w:rsid w:val="002724F9"/>
    <w:rsid w:val="00281877"/>
    <w:rsid w:val="00284A9D"/>
    <w:rsid w:val="0028677E"/>
    <w:rsid w:val="0028725D"/>
    <w:rsid w:val="002874C8"/>
    <w:rsid w:val="002913E2"/>
    <w:rsid w:val="0029179A"/>
    <w:rsid w:val="002920E6"/>
    <w:rsid w:val="002A0655"/>
    <w:rsid w:val="002A23BC"/>
    <w:rsid w:val="002A3950"/>
    <w:rsid w:val="002A63FE"/>
    <w:rsid w:val="002A7434"/>
    <w:rsid w:val="002B0715"/>
    <w:rsid w:val="002B1FB1"/>
    <w:rsid w:val="002B363B"/>
    <w:rsid w:val="002B3998"/>
    <w:rsid w:val="002B40CA"/>
    <w:rsid w:val="002B5F97"/>
    <w:rsid w:val="002C4B2B"/>
    <w:rsid w:val="002C5C70"/>
    <w:rsid w:val="002C74D0"/>
    <w:rsid w:val="002D24ED"/>
    <w:rsid w:val="002D3D9E"/>
    <w:rsid w:val="002D6A88"/>
    <w:rsid w:val="002E04E2"/>
    <w:rsid w:val="002E12C0"/>
    <w:rsid w:val="002E3FB1"/>
    <w:rsid w:val="002F02DB"/>
    <w:rsid w:val="0030168E"/>
    <w:rsid w:val="003060CD"/>
    <w:rsid w:val="00317C1A"/>
    <w:rsid w:val="003205B5"/>
    <w:rsid w:val="00323F0F"/>
    <w:rsid w:val="003272A9"/>
    <w:rsid w:val="00341327"/>
    <w:rsid w:val="00342102"/>
    <w:rsid w:val="00343DCC"/>
    <w:rsid w:val="00345436"/>
    <w:rsid w:val="00346E9F"/>
    <w:rsid w:val="00347D5E"/>
    <w:rsid w:val="003510AF"/>
    <w:rsid w:val="00352128"/>
    <w:rsid w:val="00352E6D"/>
    <w:rsid w:val="00355C7E"/>
    <w:rsid w:val="00362F8B"/>
    <w:rsid w:val="003638CC"/>
    <w:rsid w:val="00367DC3"/>
    <w:rsid w:val="00374161"/>
    <w:rsid w:val="00375895"/>
    <w:rsid w:val="00376CD3"/>
    <w:rsid w:val="003770FF"/>
    <w:rsid w:val="00381797"/>
    <w:rsid w:val="003848C4"/>
    <w:rsid w:val="00385370"/>
    <w:rsid w:val="00397FF3"/>
    <w:rsid w:val="003A1AD8"/>
    <w:rsid w:val="003A3BF3"/>
    <w:rsid w:val="003A64D6"/>
    <w:rsid w:val="003A77BE"/>
    <w:rsid w:val="003B0528"/>
    <w:rsid w:val="003B372E"/>
    <w:rsid w:val="003B56A4"/>
    <w:rsid w:val="003C0F8F"/>
    <w:rsid w:val="003C683C"/>
    <w:rsid w:val="003E188F"/>
    <w:rsid w:val="003E2535"/>
    <w:rsid w:val="003E4B91"/>
    <w:rsid w:val="003F1EF0"/>
    <w:rsid w:val="003F217D"/>
    <w:rsid w:val="003F6106"/>
    <w:rsid w:val="004115F9"/>
    <w:rsid w:val="00412795"/>
    <w:rsid w:val="0043369C"/>
    <w:rsid w:val="00435B72"/>
    <w:rsid w:val="0043610D"/>
    <w:rsid w:val="0044414B"/>
    <w:rsid w:val="00444BB5"/>
    <w:rsid w:val="004468D2"/>
    <w:rsid w:val="00451BDA"/>
    <w:rsid w:val="00452673"/>
    <w:rsid w:val="0046044A"/>
    <w:rsid w:val="00471287"/>
    <w:rsid w:val="00474C0B"/>
    <w:rsid w:val="00484A85"/>
    <w:rsid w:val="00487D64"/>
    <w:rsid w:val="00493115"/>
    <w:rsid w:val="0049423C"/>
    <w:rsid w:val="004B69C5"/>
    <w:rsid w:val="004B7CB9"/>
    <w:rsid w:val="004C0E4F"/>
    <w:rsid w:val="004C0F6B"/>
    <w:rsid w:val="004C2B9D"/>
    <w:rsid w:val="004C2C30"/>
    <w:rsid w:val="004C3BF4"/>
    <w:rsid w:val="004C4A65"/>
    <w:rsid w:val="004C6832"/>
    <w:rsid w:val="004C6C78"/>
    <w:rsid w:val="004D27C0"/>
    <w:rsid w:val="004D32C5"/>
    <w:rsid w:val="004D3A9D"/>
    <w:rsid w:val="004E06ED"/>
    <w:rsid w:val="004E314A"/>
    <w:rsid w:val="004E46DA"/>
    <w:rsid w:val="004E54C5"/>
    <w:rsid w:val="004E60A1"/>
    <w:rsid w:val="004E7242"/>
    <w:rsid w:val="004F0B21"/>
    <w:rsid w:val="004F2288"/>
    <w:rsid w:val="004F39E9"/>
    <w:rsid w:val="004F690D"/>
    <w:rsid w:val="004F6A11"/>
    <w:rsid w:val="0050097F"/>
    <w:rsid w:val="005029DB"/>
    <w:rsid w:val="00505357"/>
    <w:rsid w:val="005057FE"/>
    <w:rsid w:val="00505FD8"/>
    <w:rsid w:val="005064DF"/>
    <w:rsid w:val="005101CD"/>
    <w:rsid w:val="00510692"/>
    <w:rsid w:val="0051092E"/>
    <w:rsid w:val="005127E4"/>
    <w:rsid w:val="0051367E"/>
    <w:rsid w:val="00523673"/>
    <w:rsid w:val="00524669"/>
    <w:rsid w:val="00525A76"/>
    <w:rsid w:val="00532219"/>
    <w:rsid w:val="00533862"/>
    <w:rsid w:val="00540B1F"/>
    <w:rsid w:val="00543B1A"/>
    <w:rsid w:val="00547485"/>
    <w:rsid w:val="00547D57"/>
    <w:rsid w:val="005507F2"/>
    <w:rsid w:val="00563495"/>
    <w:rsid w:val="00564368"/>
    <w:rsid w:val="00564775"/>
    <w:rsid w:val="00564AF5"/>
    <w:rsid w:val="00570D8A"/>
    <w:rsid w:val="005736A2"/>
    <w:rsid w:val="0058109A"/>
    <w:rsid w:val="0058406F"/>
    <w:rsid w:val="005846A3"/>
    <w:rsid w:val="00584E86"/>
    <w:rsid w:val="005868AE"/>
    <w:rsid w:val="0059363C"/>
    <w:rsid w:val="005937EC"/>
    <w:rsid w:val="005965BD"/>
    <w:rsid w:val="005A01D0"/>
    <w:rsid w:val="005A03FA"/>
    <w:rsid w:val="005A2B48"/>
    <w:rsid w:val="005A2D4F"/>
    <w:rsid w:val="005A587F"/>
    <w:rsid w:val="005B2719"/>
    <w:rsid w:val="005B3D21"/>
    <w:rsid w:val="005B709B"/>
    <w:rsid w:val="005C2996"/>
    <w:rsid w:val="005C3938"/>
    <w:rsid w:val="005D013F"/>
    <w:rsid w:val="005D093A"/>
    <w:rsid w:val="005D332F"/>
    <w:rsid w:val="005D3F81"/>
    <w:rsid w:val="005D5519"/>
    <w:rsid w:val="005D58C4"/>
    <w:rsid w:val="005D702D"/>
    <w:rsid w:val="005E138D"/>
    <w:rsid w:val="005F5011"/>
    <w:rsid w:val="006041AC"/>
    <w:rsid w:val="006144F0"/>
    <w:rsid w:val="00624472"/>
    <w:rsid w:val="0062576D"/>
    <w:rsid w:val="00625A66"/>
    <w:rsid w:val="00630874"/>
    <w:rsid w:val="006342A9"/>
    <w:rsid w:val="00635D04"/>
    <w:rsid w:val="006426AE"/>
    <w:rsid w:val="006441D4"/>
    <w:rsid w:val="00646550"/>
    <w:rsid w:val="00651B00"/>
    <w:rsid w:val="00651D9D"/>
    <w:rsid w:val="00656B85"/>
    <w:rsid w:val="006655E1"/>
    <w:rsid w:val="006664AA"/>
    <w:rsid w:val="0066682B"/>
    <w:rsid w:val="006716CD"/>
    <w:rsid w:val="00673F98"/>
    <w:rsid w:val="00674860"/>
    <w:rsid w:val="00674F7D"/>
    <w:rsid w:val="00675564"/>
    <w:rsid w:val="00681021"/>
    <w:rsid w:val="00682E6E"/>
    <w:rsid w:val="00683CB8"/>
    <w:rsid w:val="00690D1E"/>
    <w:rsid w:val="00691975"/>
    <w:rsid w:val="00691CF5"/>
    <w:rsid w:val="0069312F"/>
    <w:rsid w:val="00693CE1"/>
    <w:rsid w:val="006A06E5"/>
    <w:rsid w:val="006A370D"/>
    <w:rsid w:val="006A3CF6"/>
    <w:rsid w:val="006A5608"/>
    <w:rsid w:val="006B0B8E"/>
    <w:rsid w:val="006B2154"/>
    <w:rsid w:val="006B2EFF"/>
    <w:rsid w:val="006C18A7"/>
    <w:rsid w:val="006C59BC"/>
    <w:rsid w:val="006C5E1D"/>
    <w:rsid w:val="006D290F"/>
    <w:rsid w:val="006D6F7D"/>
    <w:rsid w:val="006E0A80"/>
    <w:rsid w:val="006E46F3"/>
    <w:rsid w:val="006E57C9"/>
    <w:rsid w:val="006E6581"/>
    <w:rsid w:val="006E7E66"/>
    <w:rsid w:val="006F21EE"/>
    <w:rsid w:val="006F4E64"/>
    <w:rsid w:val="006F7567"/>
    <w:rsid w:val="006F7B0A"/>
    <w:rsid w:val="00702B60"/>
    <w:rsid w:val="0070341E"/>
    <w:rsid w:val="00714351"/>
    <w:rsid w:val="00715F74"/>
    <w:rsid w:val="007163F6"/>
    <w:rsid w:val="00717CA2"/>
    <w:rsid w:val="00725205"/>
    <w:rsid w:val="00725E66"/>
    <w:rsid w:val="007274B8"/>
    <w:rsid w:val="00727CDB"/>
    <w:rsid w:val="0073062F"/>
    <w:rsid w:val="00730BE1"/>
    <w:rsid w:val="0073407F"/>
    <w:rsid w:val="00735F42"/>
    <w:rsid w:val="00737B6A"/>
    <w:rsid w:val="00747BF8"/>
    <w:rsid w:val="00760B49"/>
    <w:rsid w:val="00765ECD"/>
    <w:rsid w:val="00770D1F"/>
    <w:rsid w:val="00770F33"/>
    <w:rsid w:val="00775A1B"/>
    <w:rsid w:val="00775C0C"/>
    <w:rsid w:val="007838DC"/>
    <w:rsid w:val="0078647C"/>
    <w:rsid w:val="007902E6"/>
    <w:rsid w:val="00790509"/>
    <w:rsid w:val="00790911"/>
    <w:rsid w:val="00793494"/>
    <w:rsid w:val="00796991"/>
    <w:rsid w:val="007A4451"/>
    <w:rsid w:val="007B3583"/>
    <w:rsid w:val="007C0DB0"/>
    <w:rsid w:val="007C4C54"/>
    <w:rsid w:val="007D3809"/>
    <w:rsid w:val="007D39FD"/>
    <w:rsid w:val="007D5FD6"/>
    <w:rsid w:val="007D7556"/>
    <w:rsid w:val="007E02AD"/>
    <w:rsid w:val="007E0F3A"/>
    <w:rsid w:val="007E232E"/>
    <w:rsid w:val="007E3F69"/>
    <w:rsid w:val="007E6814"/>
    <w:rsid w:val="007E74D1"/>
    <w:rsid w:val="007F409B"/>
    <w:rsid w:val="007F75CA"/>
    <w:rsid w:val="007F7FBD"/>
    <w:rsid w:val="0080197E"/>
    <w:rsid w:val="00804F23"/>
    <w:rsid w:val="0080555F"/>
    <w:rsid w:val="00805B42"/>
    <w:rsid w:val="00806D46"/>
    <w:rsid w:val="00810024"/>
    <w:rsid w:val="0081105D"/>
    <w:rsid w:val="0081674E"/>
    <w:rsid w:val="00820C13"/>
    <w:rsid w:val="008231D5"/>
    <w:rsid w:val="008307F3"/>
    <w:rsid w:val="00833E7C"/>
    <w:rsid w:val="00840A48"/>
    <w:rsid w:val="008474F2"/>
    <w:rsid w:val="008525ED"/>
    <w:rsid w:val="00853F62"/>
    <w:rsid w:val="00861032"/>
    <w:rsid w:val="00863A26"/>
    <w:rsid w:val="00864329"/>
    <w:rsid w:val="00870972"/>
    <w:rsid w:val="00876EFD"/>
    <w:rsid w:val="00877B35"/>
    <w:rsid w:val="00877E50"/>
    <w:rsid w:val="00877F54"/>
    <w:rsid w:val="00881A74"/>
    <w:rsid w:val="008909A4"/>
    <w:rsid w:val="008914D3"/>
    <w:rsid w:val="0089350B"/>
    <w:rsid w:val="008A0BA0"/>
    <w:rsid w:val="008A0EB2"/>
    <w:rsid w:val="008A1C75"/>
    <w:rsid w:val="008B422C"/>
    <w:rsid w:val="008B4774"/>
    <w:rsid w:val="008B5C6E"/>
    <w:rsid w:val="008B7BA9"/>
    <w:rsid w:val="008C0729"/>
    <w:rsid w:val="008C33AB"/>
    <w:rsid w:val="008C5AFC"/>
    <w:rsid w:val="008C72B7"/>
    <w:rsid w:val="008D35C4"/>
    <w:rsid w:val="008F1E6B"/>
    <w:rsid w:val="008F32B5"/>
    <w:rsid w:val="008F7625"/>
    <w:rsid w:val="00902ECD"/>
    <w:rsid w:val="00902F8A"/>
    <w:rsid w:val="0090560A"/>
    <w:rsid w:val="009123C8"/>
    <w:rsid w:val="00922964"/>
    <w:rsid w:val="00931192"/>
    <w:rsid w:val="009321EF"/>
    <w:rsid w:val="009329F7"/>
    <w:rsid w:val="0093495F"/>
    <w:rsid w:val="009449E0"/>
    <w:rsid w:val="009536D2"/>
    <w:rsid w:val="009579A2"/>
    <w:rsid w:val="0096194D"/>
    <w:rsid w:val="0096339D"/>
    <w:rsid w:val="009661C4"/>
    <w:rsid w:val="009747F8"/>
    <w:rsid w:val="009768E6"/>
    <w:rsid w:val="00992502"/>
    <w:rsid w:val="009927D7"/>
    <w:rsid w:val="009935BA"/>
    <w:rsid w:val="009954E2"/>
    <w:rsid w:val="009958CE"/>
    <w:rsid w:val="009A2ABD"/>
    <w:rsid w:val="009A59FA"/>
    <w:rsid w:val="009A63DB"/>
    <w:rsid w:val="009A6FC5"/>
    <w:rsid w:val="009B207E"/>
    <w:rsid w:val="009B32F8"/>
    <w:rsid w:val="009C0A2D"/>
    <w:rsid w:val="009C2CCE"/>
    <w:rsid w:val="009C6F58"/>
    <w:rsid w:val="009D0F6E"/>
    <w:rsid w:val="009D50D4"/>
    <w:rsid w:val="009D512F"/>
    <w:rsid w:val="009D5F9A"/>
    <w:rsid w:val="009D7D92"/>
    <w:rsid w:val="009E1F05"/>
    <w:rsid w:val="009E2101"/>
    <w:rsid w:val="009E6B3F"/>
    <w:rsid w:val="00A0049F"/>
    <w:rsid w:val="00A026DA"/>
    <w:rsid w:val="00A0463C"/>
    <w:rsid w:val="00A05E0F"/>
    <w:rsid w:val="00A0655B"/>
    <w:rsid w:val="00A11F34"/>
    <w:rsid w:val="00A1378E"/>
    <w:rsid w:val="00A15048"/>
    <w:rsid w:val="00A21A8C"/>
    <w:rsid w:val="00A27BBB"/>
    <w:rsid w:val="00A31F07"/>
    <w:rsid w:val="00A349F1"/>
    <w:rsid w:val="00A46B01"/>
    <w:rsid w:val="00A67479"/>
    <w:rsid w:val="00A6792F"/>
    <w:rsid w:val="00A753E8"/>
    <w:rsid w:val="00A844CE"/>
    <w:rsid w:val="00A90C7D"/>
    <w:rsid w:val="00A92CB9"/>
    <w:rsid w:val="00A97741"/>
    <w:rsid w:val="00AA6FC7"/>
    <w:rsid w:val="00AA7A04"/>
    <w:rsid w:val="00AC0D0C"/>
    <w:rsid w:val="00AC24F9"/>
    <w:rsid w:val="00AC6256"/>
    <w:rsid w:val="00AC712C"/>
    <w:rsid w:val="00AD3733"/>
    <w:rsid w:val="00AD3F8E"/>
    <w:rsid w:val="00AD54E7"/>
    <w:rsid w:val="00AD63EE"/>
    <w:rsid w:val="00AD6B47"/>
    <w:rsid w:val="00AE447C"/>
    <w:rsid w:val="00AF3C4D"/>
    <w:rsid w:val="00AF4B90"/>
    <w:rsid w:val="00AF5F40"/>
    <w:rsid w:val="00B0174F"/>
    <w:rsid w:val="00B019B6"/>
    <w:rsid w:val="00B06B4B"/>
    <w:rsid w:val="00B06BA7"/>
    <w:rsid w:val="00B10E9F"/>
    <w:rsid w:val="00B17815"/>
    <w:rsid w:val="00B17D10"/>
    <w:rsid w:val="00B210CD"/>
    <w:rsid w:val="00B217B8"/>
    <w:rsid w:val="00B2363E"/>
    <w:rsid w:val="00B30EDB"/>
    <w:rsid w:val="00B30EF9"/>
    <w:rsid w:val="00B31054"/>
    <w:rsid w:val="00B34959"/>
    <w:rsid w:val="00B36C0E"/>
    <w:rsid w:val="00B36FD3"/>
    <w:rsid w:val="00B37DAF"/>
    <w:rsid w:val="00B407FA"/>
    <w:rsid w:val="00B51320"/>
    <w:rsid w:val="00B5265F"/>
    <w:rsid w:val="00B57E0F"/>
    <w:rsid w:val="00B607CC"/>
    <w:rsid w:val="00B61CB1"/>
    <w:rsid w:val="00B67EB4"/>
    <w:rsid w:val="00B70E53"/>
    <w:rsid w:val="00B71CFA"/>
    <w:rsid w:val="00B72EEE"/>
    <w:rsid w:val="00B75CEF"/>
    <w:rsid w:val="00B8293E"/>
    <w:rsid w:val="00B900A1"/>
    <w:rsid w:val="00B97EB1"/>
    <w:rsid w:val="00BA1565"/>
    <w:rsid w:val="00BA3DB0"/>
    <w:rsid w:val="00BB1A6F"/>
    <w:rsid w:val="00BB3F3E"/>
    <w:rsid w:val="00BC0694"/>
    <w:rsid w:val="00BC123C"/>
    <w:rsid w:val="00BC3B63"/>
    <w:rsid w:val="00BC44DF"/>
    <w:rsid w:val="00BC58F1"/>
    <w:rsid w:val="00BC5B1E"/>
    <w:rsid w:val="00BD1F36"/>
    <w:rsid w:val="00BD34B9"/>
    <w:rsid w:val="00BD3C47"/>
    <w:rsid w:val="00BD58A9"/>
    <w:rsid w:val="00BD6A4C"/>
    <w:rsid w:val="00BE1B39"/>
    <w:rsid w:val="00BE4A56"/>
    <w:rsid w:val="00BE5375"/>
    <w:rsid w:val="00BF76F2"/>
    <w:rsid w:val="00BF791A"/>
    <w:rsid w:val="00C06926"/>
    <w:rsid w:val="00C06BEA"/>
    <w:rsid w:val="00C076A8"/>
    <w:rsid w:val="00C10ADB"/>
    <w:rsid w:val="00C10DC3"/>
    <w:rsid w:val="00C13EA4"/>
    <w:rsid w:val="00C1424D"/>
    <w:rsid w:val="00C14797"/>
    <w:rsid w:val="00C15545"/>
    <w:rsid w:val="00C36E68"/>
    <w:rsid w:val="00C379C9"/>
    <w:rsid w:val="00C41AC9"/>
    <w:rsid w:val="00C42806"/>
    <w:rsid w:val="00C43001"/>
    <w:rsid w:val="00C44D39"/>
    <w:rsid w:val="00C45509"/>
    <w:rsid w:val="00C618F0"/>
    <w:rsid w:val="00C7080A"/>
    <w:rsid w:val="00C7096C"/>
    <w:rsid w:val="00C73A1C"/>
    <w:rsid w:val="00C76263"/>
    <w:rsid w:val="00C81A87"/>
    <w:rsid w:val="00C847CF"/>
    <w:rsid w:val="00C858B3"/>
    <w:rsid w:val="00C873AB"/>
    <w:rsid w:val="00C9141B"/>
    <w:rsid w:val="00C92075"/>
    <w:rsid w:val="00C935B3"/>
    <w:rsid w:val="00C94949"/>
    <w:rsid w:val="00CA759E"/>
    <w:rsid w:val="00CA7AD2"/>
    <w:rsid w:val="00CB2BAB"/>
    <w:rsid w:val="00CB3C8D"/>
    <w:rsid w:val="00CB45A8"/>
    <w:rsid w:val="00CC4572"/>
    <w:rsid w:val="00CD06BD"/>
    <w:rsid w:val="00CD1706"/>
    <w:rsid w:val="00CD21E8"/>
    <w:rsid w:val="00CD3876"/>
    <w:rsid w:val="00CD447B"/>
    <w:rsid w:val="00CD7C94"/>
    <w:rsid w:val="00CE2294"/>
    <w:rsid w:val="00CE5EBD"/>
    <w:rsid w:val="00CE750E"/>
    <w:rsid w:val="00CF06F9"/>
    <w:rsid w:val="00CF31DE"/>
    <w:rsid w:val="00CF672A"/>
    <w:rsid w:val="00CF7902"/>
    <w:rsid w:val="00CF7AF7"/>
    <w:rsid w:val="00D02CDE"/>
    <w:rsid w:val="00D05CE3"/>
    <w:rsid w:val="00D06693"/>
    <w:rsid w:val="00D14EB1"/>
    <w:rsid w:val="00D16CA1"/>
    <w:rsid w:val="00D17928"/>
    <w:rsid w:val="00D2072E"/>
    <w:rsid w:val="00D233C7"/>
    <w:rsid w:val="00D35697"/>
    <w:rsid w:val="00D44889"/>
    <w:rsid w:val="00D4538D"/>
    <w:rsid w:val="00D507D5"/>
    <w:rsid w:val="00D532D0"/>
    <w:rsid w:val="00D5430F"/>
    <w:rsid w:val="00D564F1"/>
    <w:rsid w:val="00D57835"/>
    <w:rsid w:val="00D627F3"/>
    <w:rsid w:val="00D64138"/>
    <w:rsid w:val="00D64773"/>
    <w:rsid w:val="00D64A2A"/>
    <w:rsid w:val="00D704F0"/>
    <w:rsid w:val="00D71B5B"/>
    <w:rsid w:val="00D721BC"/>
    <w:rsid w:val="00D7335B"/>
    <w:rsid w:val="00D8365B"/>
    <w:rsid w:val="00D90CF2"/>
    <w:rsid w:val="00D91B2F"/>
    <w:rsid w:val="00D9348D"/>
    <w:rsid w:val="00D9483F"/>
    <w:rsid w:val="00DB23E5"/>
    <w:rsid w:val="00DB2EB9"/>
    <w:rsid w:val="00DB48F6"/>
    <w:rsid w:val="00DB57DD"/>
    <w:rsid w:val="00DC12E3"/>
    <w:rsid w:val="00DC1F4E"/>
    <w:rsid w:val="00DD024E"/>
    <w:rsid w:val="00DD5C1F"/>
    <w:rsid w:val="00DD7D6D"/>
    <w:rsid w:val="00DE1EC0"/>
    <w:rsid w:val="00DE3EE2"/>
    <w:rsid w:val="00DE50DD"/>
    <w:rsid w:val="00E0249F"/>
    <w:rsid w:val="00E03E63"/>
    <w:rsid w:val="00E061C6"/>
    <w:rsid w:val="00E06755"/>
    <w:rsid w:val="00E07978"/>
    <w:rsid w:val="00E11F92"/>
    <w:rsid w:val="00E14CA4"/>
    <w:rsid w:val="00E14F37"/>
    <w:rsid w:val="00E14FC1"/>
    <w:rsid w:val="00E21B52"/>
    <w:rsid w:val="00E22AB5"/>
    <w:rsid w:val="00E231D8"/>
    <w:rsid w:val="00E271E1"/>
    <w:rsid w:val="00E3022D"/>
    <w:rsid w:val="00E33DC7"/>
    <w:rsid w:val="00E37128"/>
    <w:rsid w:val="00E376E9"/>
    <w:rsid w:val="00E461F0"/>
    <w:rsid w:val="00E51448"/>
    <w:rsid w:val="00E66CFD"/>
    <w:rsid w:val="00E70F8B"/>
    <w:rsid w:val="00E721EC"/>
    <w:rsid w:val="00E7311B"/>
    <w:rsid w:val="00E750F4"/>
    <w:rsid w:val="00E7547E"/>
    <w:rsid w:val="00E83EE3"/>
    <w:rsid w:val="00E86C30"/>
    <w:rsid w:val="00E90791"/>
    <w:rsid w:val="00E90C30"/>
    <w:rsid w:val="00E920F5"/>
    <w:rsid w:val="00E93990"/>
    <w:rsid w:val="00E95AD8"/>
    <w:rsid w:val="00EA6AD9"/>
    <w:rsid w:val="00EB04D6"/>
    <w:rsid w:val="00EB1DFB"/>
    <w:rsid w:val="00EC3ABE"/>
    <w:rsid w:val="00ED0429"/>
    <w:rsid w:val="00ED2065"/>
    <w:rsid w:val="00ED4D34"/>
    <w:rsid w:val="00EE3D6F"/>
    <w:rsid w:val="00EE3F42"/>
    <w:rsid w:val="00EF5FEE"/>
    <w:rsid w:val="00EF77CC"/>
    <w:rsid w:val="00F04561"/>
    <w:rsid w:val="00F16F74"/>
    <w:rsid w:val="00F21C2C"/>
    <w:rsid w:val="00F22FC9"/>
    <w:rsid w:val="00F245BA"/>
    <w:rsid w:val="00F24C60"/>
    <w:rsid w:val="00F25E83"/>
    <w:rsid w:val="00F27895"/>
    <w:rsid w:val="00F33229"/>
    <w:rsid w:val="00F37891"/>
    <w:rsid w:val="00F4079D"/>
    <w:rsid w:val="00F420E5"/>
    <w:rsid w:val="00F42C63"/>
    <w:rsid w:val="00F4383C"/>
    <w:rsid w:val="00F47545"/>
    <w:rsid w:val="00F5150F"/>
    <w:rsid w:val="00F515DB"/>
    <w:rsid w:val="00F57A58"/>
    <w:rsid w:val="00F61429"/>
    <w:rsid w:val="00F65C85"/>
    <w:rsid w:val="00F67581"/>
    <w:rsid w:val="00F718CB"/>
    <w:rsid w:val="00F73DA3"/>
    <w:rsid w:val="00F776C9"/>
    <w:rsid w:val="00F808D1"/>
    <w:rsid w:val="00F84EC1"/>
    <w:rsid w:val="00F85DCC"/>
    <w:rsid w:val="00F865D1"/>
    <w:rsid w:val="00F87F2E"/>
    <w:rsid w:val="00F97CB4"/>
    <w:rsid w:val="00FA282F"/>
    <w:rsid w:val="00FA3CFC"/>
    <w:rsid w:val="00FB00FA"/>
    <w:rsid w:val="00FB0AEF"/>
    <w:rsid w:val="00FB32B4"/>
    <w:rsid w:val="00FB6C0D"/>
    <w:rsid w:val="00FC1C13"/>
    <w:rsid w:val="00FC22E4"/>
    <w:rsid w:val="00FC434F"/>
    <w:rsid w:val="00FC4490"/>
    <w:rsid w:val="00FD0AD6"/>
    <w:rsid w:val="00FD5856"/>
    <w:rsid w:val="00FE1DAA"/>
    <w:rsid w:val="00FE28F8"/>
    <w:rsid w:val="00FE2964"/>
    <w:rsid w:val="00FE3B6B"/>
    <w:rsid w:val="00FE5C71"/>
    <w:rsid w:val="00FE7BE2"/>
    <w:rsid w:val="00FF2399"/>
    <w:rsid w:val="00FF4608"/>
    <w:rsid w:val="00FF6E2A"/>
    <w:rsid w:val="00FF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C25B4-6BDF-42F7-8F5B-F7B1CBF4C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3</TotalTime>
  <Pages>1</Pages>
  <Words>137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10</cp:revision>
  <cp:lastPrinted>2020-03-16T12:28:00Z</cp:lastPrinted>
  <dcterms:created xsi:type="dcterms:W3CDTF">2021-05-18T12:12:00Z</dcterms:created>
  <dcterms:modified xsi:type="dcterms:W3CDTF">2021-05-18T12:15:00Z</dcterms:modified>
</cp:coreProperties>
</file>